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25" w:rsidRPr="008C10B2" w:rsidRDefault="009A477C" w:rsidP="00210F25">
      <w:pPr>
        <w:rPr>
          <w:rFonts w:ascii="Times New Roman" w:hAnsi="Times New Roman" w:cs="Times New Roman"/>
        </w:rPr>
      </w:pPr>
      <w:r w:rsidRPr="009A477C">
        <w:rPr>
          <w:rFonts w:ascii="Times New Roman" w:hAnsi="Times New Roman" w:cs="Times New Roman"/>
        </w:rPr>
        <w:t xml:space="preserve">Supplementary </w:t>
      </w:r>
      <w:r w:rsidR="00963CE9" w:rsidRPr="008C10B2">
        <w:rPr>
          <w:rFonts w:ascii="Times New Roman" w:hAnsi="Times New Roman" w:cs="Times New Roman"/>
        </w:rPr>
        <w:t xml:space="preserve">Table </w:t>
      </w:r>
      <w:r w:rsidR="00F0623A">
        <w:rPr>
          <w:rFonts w:ascii="Times New Roman" w:hAnsi="Times New Roman" w:cs="Times New Roman"/>
        </w:rPr>
        <w:t>2</w:t>
      </w:r>
      <w:r w:rsidR="00963CE9" w:rsidRPr="008C10B2">
        <w:rPr>
          <w:rFonts w:ascii="Times New Roman" w:hAnsi="Times New Roman" w:cs="Times New Roman"/>
        </w:rPr>
        <w:t xml:space="preserve">a </w:t>
      </w:r>
      <w:r w:rsidR="00A90E74" w:rsidRPr="008C10B2">
        <w:rPr>
          <w:rFonts w:ascii="Times New Roman" w:hAnsi="Times New Roman" w:cs="Times New Roman"/>
        </w:rPr>
        <w:t>Pooled data of progression free survival for Asian and Caucasian mRCC patients</w:t>
      </w:r>
    </w:p>
    <w:tbl>
      <w:tblPr>
        <w:tblStyle w:val="TableGrid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709"/>
        <w:gridCol w:w="992"/>
        <w:gridCol w:w="992"/>
        <w:gridCol w:w="981"/>
        <w:gridCol w:w="544"/>
        <w:gridCol w:w="544"/>
        <w:gridCol w:w="654"/>
        <w:gridCol w:w="654"/>
        <w:gridCol w:w="654"/>
      </w:tblGrid>
      <w:tr w:rsidR="00573D79" w:rsidRPr="008C10B2" w:rsidTr="00917038">
        <w:tc>
          <w:tcPr>
            <w:tcW w:w="993" w:type="dxa"/>
            <w:vMerge w:val="restart"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Author/year</w:t>
            </w:r>
          </w:p>
        </w:tc>
        <w:tc>
          <w:tcPr>
            <w:tcW w:w="709" w:type="dxa"/>
            <w:vMerge w:val="restart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No. of patient</w:t>
            </w:r>
          </w:p>
        </w:tc>
        <w:tc>
          <w:tcPr>
            <w:tcW w:w="992" w:type="dxa"/>
            <w:vMerge w:val="restart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Median</w:t>
            </w:r>
          </w:p>
          <w:p w:rsidR="00267C38" w:rsidRPr="008C10B2" w:rsidRDefault="00267C38" w:rsidP="00573D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73D79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ollow</w:t>
            </w:r>
            <w:r w:rsidR="00573D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up</w:t>
            </w:r>
          </w:p>
        </w:tc>
        <w:tc>
          <w:tcPr>
            <w:tcW w:w="992" w:type="dxa"/>
            <w:vMerge w:val="restart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Minimal</w:t>
            </w:r>
          </w:p>
          <w:p w:rsidR="00267C38" w:rsidRPr="008C10B2" w:rsidRDefault="00267C38" w:rsidP="00573D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73D79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ollow</w:t>
            </w:r>
            <w:r w:rsidR="00573D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up</w:t>
            </w:r>
          </w:p>
        </w:tc>
        <w:tc>
          <w:tcPr>
            <w:tcW w:w="981" w:type="dxa"/>
            <w:vMerge w:val="restart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Maximal</w:t>
            </w:r>
          </w:p>
          <w:p w:rsidR="00267C38" w:rsidRPr="008C10B2" w:rsidRDefault="00267C38" w:rsidP="00573D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73D79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ollow</w:t>
            </w:r>
            <w:r w:rsidR="00573D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up</w:t>
            </w:r>
          </w:p>
        </w:tc>
        <w:tc>
          <w:tcPr>
            <w:tcW w:w="3050" w:type="dxa"/>
            <w:gridSpan w:val="5"/>
            <w:vAlign w:val="center"/>
          </w:tcPr>
          <w:p w:rsidR="00267C38" w:rsidRPr="008C10B2" w:rsidRDefault="00267C38" w:rsidP="009009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Percentage of survival at each time point</w:t>
            </w:r>
            <w:r w:rsidR="00D001A9" w:rsidRPr="008C10B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(%, month)</w:t>
            </w:r>
          </w:p>
        </w:tc>
      </w:tr>
      <w:tr w:rsidR="00573D79" w:rsidRPr="008C10B2" w:rsidTr="00917038">
        <w:tc>
          <w:tcPr>
            <w:tcW w:w="993" w:type="dxa"/>
            <w:vMerge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vMerge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573D79" w:rsidRPr="008C10B2" w:rsidTr="00917038">
        <w:tc>
          <w:tcPr>
            <w:tcW w:w="993" w:type="dxa"/>
            <w:vMerge w:val="restart"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Asian</w:t>
            </w:r>
          </w:p>
        </w:tc>
        <w:tc>
          <w:tcPr>
            <w:tcW w:w="1984" w:type="dxa"/>
            <w:vAlign w:val="center"/>
          </w:tcPr>
          <w:p w:rsidR="00267C38" w:rsidRPr="00917038" w:rsidRDefault="00267C38" w:rsidP="00E04C0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Pan,X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 w:rsidR="0091703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917038"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[14]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22.8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15.6</w:t>
            </w:r>
          </w:p>
        </w:tc>
        <w:tc>
          <w:tcPr>
            <w:tcW w:w="981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32.4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31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654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654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</w:tr>
      <w:tr w:rsidR="00573D79" w:rsidRPr="008C10B2" w:rsidTr="00917038">
        <w:tc>
          <w:tcPr>
            <w:tcW w:w="993" w:type="dxa"/>
            <w:vMerge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267C38" w:rsidRPr="00917038" w:rsidRDefault="00267C38" w:rsidP="00E04C0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Tan,H.S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 w:rsidR="0091703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917038"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[20]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1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31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573D79" w:rsidRPr="008C10B2" w:rsidTr="00917038">
        <w:tc>
          <w:tcPr>
            <w:tcW w:w="993" w:type="dxa"/>
            <w:vMerge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267C38" w:rsidRPr="00917038" w:rsidRDefault="00267C38" w:rsidP="00E04C0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Ohzeki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T./2014</w:t>
            </w:r>
            <w:r w:rsidR="0091703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917038"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[21]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981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55.9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73D79" w:rsidRPr="008C10B2" w:rsidTr="00917038">
        <w:tc>
          <w:tcPr>
            <w:tcW w:w="993" w:type="dxa"/>
            <w:vMerge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267C38" w:rsidRPr="00917038" w:rsidRDefault="00267C38" w:rsidP="00E04C0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Miyake,H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 w:rsidR="0091703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917038"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[22]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1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573D79" w:rsidRPr="008C10B2" w:rsidTr="00917038">
        <w:tc>
          <w:tcPr>
            <w:tcW w:w="993" w:type="dxa"/>
            <w:vMerge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267C38" w:rsidRPr="00917038" w:rsidRDefault="00267C38" w:rsidP="00E04C0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He. Z/2014</w:t>
            </w:r>
            <w:r w:rsidR="00917038"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[23]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81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</w:tr>
      <w:tr w:rsidR="00573D79" w:rsidRPr="008C10B2" w:rsidTr="00917038">
        <w:tc>
          <w:tcPr>
            <w:tcW w:w="993" w:type="dxa"/>
            <w:vMerge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267C38" w:rsidRPr="00917038" w:rsidRDefault="00267C38" w:rsidP="00E04C0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Krishna,V.M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./2013</w:t>
            </w:r>
            <w:r w:rsidR="00917038"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[24]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981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36.5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73D79" w:rsidRPr="008C10B2" w:rsidTr="00917038">
        <w:tc>
          <w:tcPr>
            <w:tcW w:w="993" w:type="dxa"/>
            <w:vMerge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267C38" w:rsidRPr="00917038" w:rsidRDefault="00267C38" w:rsidP="00E04C0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Tomita,Y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 w:rsidR="00917038"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[39]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1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</w:tr>
      <w:tr w:rsidR="00573D79" w:rsidRPr="008C10B2" w:rsidTr="00917038">
        <w:tc>
          <w:tcPr>
            <w:tcW w:w="993" w:type="dxa"/>
            <w:vMerge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267C38" w:rsidRPr="009D31FA" w:rsidRDefault="00917038" w:rsidP="00E04C0E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Tomita,Y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[39]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1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573D79" w:rsidRPr="008C10B2" w:rsidTr="00917038">
        <w:tc>
          <w:tcPr>
            <w:tcW w:w="993" w:type="dxa"/>
            <w:vMerge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267C38" w:rsidRPr="009D31FA" w:rsidRDefault="00917038" w:rsidP="00E04C0E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Hwang,E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[27]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5.7</w:t>
            </w:r>
          </w:p>
        </w:tc>
        <w:tc>
          <w:tcPr>
            <w:tcW w:w="981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33.1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917038" w:rsidRPr="008C10B2" w:rsidTr="00917038">
        <w:tc>
          <w:tcPr>
            <w:tcW w:w="993" w:type="dxa"/>
            <w:vMerge/>
            <w:vAlign w:val="center"/>
          </w:tcPr>
          <w:p w:rsidR="00917038" w:rsidRPr="008C10B2" w:rsidRDefault="009170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917038" w:rsidRPr="00B327EC" w:rsidRDefault="00917038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Yoo,C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[29]</w:t>
            </w:r>
          </w:p>
        </w:tc>
        <w:tc>
          <w:tcPr>
            <w:tcW w:w="70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992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26.8</w:t>
            </w:r>
          </w:p>
        </w:tc>
        <w:tc>
          <w:tcPr>
            <w:tcW w:w="992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13.5</w:t>
            </w:r>
          </w:p>
        </w:tc>
        <w:tc>
          <w:tcPr>
            <w:tcW w:w="981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40.1</w:t>
            </w:r>
          </w:p>
        </w:tc>
        <w:tc>
          <w:tcPr>
            <w:tcW w:w="54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54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5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65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65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917038" w:rsidRPr="008C10B2" w:rsidTr="00917038">
        <w:tc>
          <w:tcPr>
            <w:tcW w:w="993" w:type="dxa"/>
            <w:vMerge/>
            <w:vAlign w:val="center"/>
          </w:tcPr>
          <w:p w:rsidR="00917038" w:rsidRPr="008C10B2" w:rsidRDefault="00917038" w:rsidP="00267C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17038" w:rsidRPr="00B327EC" w:rsidRDefault="00917038" w:rsidP="00BD1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Hong,M.H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[30]</w:t>
            </w:r>
          </w:p>
        </w:tc>
        <w:tc>
          <w:tcPr>
            <w:tcW w:w="70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992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92" w:type="dxa"/>
            <w:vAlign w:val="center"/>
          </w:tcPr>
          <w:p w:rsidR="00917038" w:rsidRPr="008C10B2" w:rsidRDefault="00917038" w:rsidP="00E06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981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40.1</w:t>
            </w:r>
          </w:p>
        </w:tc>
        <w:tc>
          <w:tcPr>
            <w:tcW w:w="544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54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65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4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5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73D79" w:rsidRPr="008C10B2" w:rsidTr="00917038">
        <w:tc>
          <w:tcPr>
            <w:tcW w:w="993" w:type="dxa"/>
            <w:vMerge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267C38" w:rsidRPr="009D31FA" w:rsidRDefault="00917038" w:rsidP="00E04C0E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Lee,S.H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[9]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E06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1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573D79" w:rsidRPr="008C10B2" w:rsidTr="00917038">
        <w:tc>
          <w:tcPr>
            <w:tcW w:w="993" w:type="dxa"/>
            <w:vMerge w:val="restart"/>
            <w:vAlign w:val="center"/>
          </w:tcPr>
          <w:p w:rsidR="00267C38" w:rsidRPr="008C10B2" w:rsidRDefault="00267C38" w:rsidP="00267C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Caucasian</w:t>
            </w:r>
          </w:p>
        </w:tc>
        <w:tc>
          <w:tcPr>
            <w:tcW w:w="1984" w:type="dxa"/>
            <w:vAlign w:val="center"/>
          </w:tcPr>
          <w:p w:rsidR="00267C38" w:rsidRPr="009D31FA" w:rsidRDefault="009170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Yildiz,I</w:t>
            </w:r>
            <w:proofErr w:type="spellEnd"/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./2011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[32]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81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</w:tr>
      <w:tr w:rsidR="00573D79" w:rsidRPr="008C10B2" w:rsidTr="00917038">
        <w:tc>
          <w:tcPr>
            <w:tcW w:w="993" w:type="dxa"/>
            <w:vMerge/>
          </w:tcPr>
          <w:p w:rsidR="00267C38" w:rsidRPr="008C10B2" w:rsidRDefault="00267C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67C38" w:rsidRPr="009D31FA" w:rsidRDefault="009170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Sabatier, R./2012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[37]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27.7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981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94.5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</w:tr>
      <w:tr w:rsidR="00573D79" w:rsidRPr="008C10B2" w:rsidTr="00917038">
        <w:tc>
          <w:tcPr>
            <w:tcW w:w="993" w:type="dxa"/>
            <w:vMerge/>
          </w:tcPr>
          <w:p w:rsidR="00267C38" w:rsidRPr="008C10B2" w:rsidRDefault="00267C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67C38" w:rsidRPr="009D31FA" w:rsidRDefault="009170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Escudier,B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[42]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5.8</w:t>
            </w:r>
          </w:p>
        </w:tc>
        <w:tc>
          <w:tcPr>
            <w:tcW w:w="992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981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27.9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</w:tr>
      <w:tr w:rsidR="00917038" w:rsidRPr="008C10B2" w:rsidTr="00917038">
        <w:tc>
          <w:tcPr>
            <w:tcW w:w="993" w:type="dxa"/>
            <w:vMerge/>
          </w:tcPr>
          <w:p w:rsidR="00917038" w:rsidRPr="008C10B2" w:rsidRDefault="009170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17038" w:rsidRPr="00B327EC" w:rsidRDefault="00917038" w:rsidP="00BD1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[40]</w:t>
            </w:r>
          </w:p>
        </w:tc>
        <w:tc>
          <w:tcPr>
            <w:tcW w:w="70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375</w:t>
            </w:r>
          </w:p>
        </w:tc>
        <w:tc>
          <w:tcPr>
            <w:tcW w:w="992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92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1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44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54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65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65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65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</w:tr>
      <w:tr w:rsidR="00917038" w:rsidRPr="008C10B2" w:rsidTr="00917038">
        <w:tc>
          <w:tcPr>
            <w:tcW w:w="993" w:type="dxa"/>
            <w:vMerge/>
          </w:tcPr>
          <w:p w:rsidR="00917038" w:rsidRPr="008C10B2" w:rsidRDefault="009170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17038" w:rsidRPr="00B327EC" w:rsidRDefault="00917038" w:rsidP="00BD1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>.</w:t>
            </w: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/2006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[41]</w:t>
            </w:r>
          </w:p>
        </w:tc>
        <w:tc>
          <w:tcPr>
            <w:tcW w:w="70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92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1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44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54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65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65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654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</w:tr>
      <w:tr w:rsidR="00573D79" w:rsidRPr="008C10B2" w:rsidTr="00917038">
        <w:tc>
          <w:tcPr>
            <w:tcW w:w="993" w:type="dxa"/>
            <w:vMerge/>
          </w:tcPr>
          <w:p w:rsidR="00267C38" w:rsidRPr="008C10B2" w:rsidRDefault="00267C38" w:rsidP="00E04C0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267C38" w:rsidRPr="009D31FA" w:rsidRDefault="00917038" w:rsidP="00E04C0E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Lee,S.H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[9]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4024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1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573D79" w:rsidRPr="008C10B2" w:rsidTr="00917038">
        <w:tc>
          <w:tcPr>
            <w:tcW w:w="993" w:type="dxa"/>
            <w:vMerge/>
          </w:tcPr>
          <w:p w:rsidR="00267C38" w:rsidRPr="008C10B2" w:rsidRDefault="00267C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67C38" w:rsidRPr="008C10B2" w:rsidRDefault="00267C38" w:rsidP="0091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./2006</w:t>
            </w:r>
            <w:r w:rsidR="00917038"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[15]</w:t>
            </w:r>
            <w:r w:rsidR="00573D7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E04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1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573D79" w:rsidRPr="008C10B2" w:rsidTr="00917038">
        <w:tc>
          <w:tcPr>
            <w:tcW w:w="993" w:type="dxa"/>
            <w:vMerge/>
          </w:tcPr>
          <w:p w:rsidR="00267C38" w:rsidRPr="008C10B2" w:rsidRDefault="00267C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67C38" w:rsidRPr="008C10B2" w:rsidRDefault="00267C38" w:rsidP="0091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./2012</w:t>
            </w:r>
            <w:r w:rsidR="00917038"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[14]</w:t>
            </w:r>
            <w:r w:rsidR="00573D7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E04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1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573D79" w:rsidRPr="008C10B2" w:rsidTr="00917038">
        <w:tc>
          <w:tcPr>
            <w:tcW w:w="993" w:type="dxa"/>
            <w:vMerge/>
          </w:tcPr>
          <w:p w:rsidR="00267C38" w:rsidRPr="008C10B2" w:rsidRDefault="00267C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67C38" w:rsidRPr="008C10B2" w:rsidRDefault="00917038" w:rsidP="001B77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./2012</w:t>
            </w:r>
            <w:r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[14]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09" w:type="dxa"/>
            <w:vAlign w:val="center"/>
          </w:tcPr>
          <w:p w:rsidR="00267C38" w:rsidRPr="008C10B2" w:rsidRDefault="00267C38" w:rsidP="00E04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92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1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54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4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54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</w:tr>
    </w:tbl>
    <w:p w:rsidR="009025A2" w:rsidRDefault="00573D79" w:rsidP="00573D79">
      <w:pPr>
        <w:spacing w:before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5F2737" w:rsidRPr="008C10B2">
        <w:rPr>
          <w:rFonts w:ascii="Times New Roman" w:hAnsi="Times New Roman" w:cs="Times New Roman"/>
          <w:sz w:val="20"/>
          <w:szCs w:val="20"/>
        </w:rPr>
        <w:t xml:space="preserve"> T</w:t>
      </w:r>
      <w:r>
        <w:rPr>
          <w:rFonts w:ascii="Times New Roman" w:hAnsi="Times New Roman" w:cs="Times New Roman"/>
          <w:sz w:val="20"/>
          <w:szCs w:val="20"/>
        </w:rPr>
        <w:t xml:space="preserve">ime to tumor progression was available </w:t>
      </w:r>
      <w:r w:rsidR="005F2737" w:rsidRPr="008C10B2">
        <w:rPr>
          <w:rFonts w:ascii="Times New Roman" w:hAnsi="Times New Roman" w:cs="Times New Roman"/>
          <w:sz w:val="20"/>
          <w:szCs w:val="20"/>
        </w:rPr>
        <w:t>instead of progression free survival</w:t>
      </w:r>
      <w:r>
        <w:rPr>
          <w:rFonts w:ascii="Times New Roman" w:hAnsi="Times New Roman" w:cs="Times New Roman"/>
          <w:sz w:val="20"/>
          <w:szCs w:val="20"/>
        </w:rPr>
        <w:t>; NA: not available</w:t>
      </w:r>
      <w:r w:rsidR="00917038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9A477C" w:rsidRPr="008C10B2" w:rsidRDefault="009A477C" w:rsidP="005F2737">
      <w:pPr>
        <w:rPr>
          <w:rFonts w:ascii="Times New Roman" w:hAnsi="Times New Roman" w:cs="Times New Roman"/>
          <w:sz w:val="20"/>
          <w:szCs w:val="20"/>
        </w:rPr>
      </w:pPr>
    </w:p>
    <w:p w:rsidR="00BB6E27" w:rsidRPr="008C10B2" w:rsidRDefault="009A477C" w:rsidP="00BB6E27">
      <w:pPr>
        <w:rPr>
          <w:rFonts w:ascii="Times New Roman" w:hAnsi="Times New Roman" w:cs="Times New Roman"/>
        </w:rPr>
      </w:pPr>
      <w:r w:rsidRPr="009A477C">
        <w:rPr>
          <w:rFonts w:ascii="Times New Roman" w:hAnsi="Times New Roman" w:cs="Times New Roman"/>
        </w:rPr>
        <w:t xml:space="preserve">Supplementary </w:t>
      </w:r>
      <w:r>
        <w:rPr>
          <w:rFonts w:ascii="Times New Roman" w:hAnsi="Times New Roman" w:cs="Times New Roman"/>
        </w:rPr>
        <w:t xml:space="preserve">Table </w:t>
      </w:r>
      <w:r w:rsidR="00F0623A">
        <w:rPr>
          <w:rFonts w:ascii="Times New Roman" w:hAnsi="Times New Roman" w:cs="Times New Roman"/>
        </w:rPr>
        <w:t>2</w:t>
      </w:r>
      <w:r w:rsidR="00963CE9" w:rsidRPr="008C10B2">
        <w:rPr>
          <w:rFonts w:ascii="Times New Roman" w:hAnsi="Times New Roman" w:cs="Times New Roman"/>
        </w:rPr>
        <w:t xml:space="preserve">b </w:t>
      </w:r>
      <w:r w:rsidR="00BB6E27" w:rsidRPr="008C10B2">
        <w:rPr>
          <w:rFonts w:ascii="Times New Roman" w:hAnsi="Times New Roman" w:cs="Times New Roman"/>
        </w:rPr>
        <w:t>Pooled data of overall survival for Asian and Caucasian mRCC patients</w:t>
      </w:r>
    </w:p>
    <w:tbl>
      <w:tblPr>
        <w:tblStyle w:val="TableGrid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735"/>
        <w:gridCol w:w="987"/>
        <w:gridCol w:w="989"/>
        <w:gridCol w:w="989"/>
        <w:gridCol w:w="527"/>
        <w:gridCol w:w="527"/>
        <w:gridCol w:w="527"/>
        <w:gridCol w:w="527"/>
        <w:gridCol w:w="529"/>
        <w:gridCol w:w="529"/>
      </w:tblGrid>
      <w:tr w:rsidR="00267C38" w:rsidRPr="008C10B2" w:rsidTr="00917038">
        <w:tc>
          <w:tcPr>
            <w:tcW w:w="993" w:type="dxa"/>
            <w:vMerge w:val="restart"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Author/year</w:t>
            </w:r>
          </w:p>
        </w:tc>
        <w:tc>
          <w:tcPr>
            <w:tcW w:w="735" w:type="dxa"/>
            <w:vMerge w:val="restart"/>
            <w:vAlign w:val="center"/>
          </w:tcPr>
          <w:p w:rsidR="00267C38" w:rsidRPr="008C10B2" w:rsidRDefault="00267C38" w:rsidP="00573D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No. of patient</w:t>
            </w:r>
          </w:p>
        </w:tc>
        <w:tc>
          <w:tcPr>
            <w:tcW w:w="987" w:type="dxa"/>
            <w:vMerge w:val="restart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 xml:space="preserve">Median </w:t>
            </w:r>
          </w:p>
          <w:p w:rsidR="00267C38" w:rsidRPr="008C10B2" w:rsidRDefault="00573D79" w:rsidP="00573D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follow-</w:t>
            </w:r>
            <w:r w:rsidR="00267C38" w:rsidRPr="008C10B2">
              <w:rPr>
                <w:rFonts w:ascii="Times New Roman" w:hAnsi="Times New Roman" w:cs="Times New Roman"/>
                <w:sz w:val="18"/>
                <w:szCs w:val="18"/>
              </w:rPr>
              <w:t>up</w:t>
            </w:r>
          </w:p>
        </w:tc>
        <w:tc>
          <w:tcPr>
            <w:tcW w:w="989" w:type="dxa"/>
            <w:vMerge w:val="restart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 xml:space="preserve">Minimal </w:t>
            </w:r>
          </w:p>
          <w:p w:rsidR="00267C38" w:rsidRPr="008C10B2" w:rsidRDefault="00573D79" w:rsidP="00573D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follow-</w:t>
            </w:r>
            <w:r w:rsidR="00267C38" w:rsidRPr="008C10B2">
              <w:rPr>
                <w:rFonts w:ascii="Times New Roman" w:hAnsi="Times New Roman" w:cs="Times New Roman"/>
                <w:sz w:val="18"/>
                <w:szCs w:val="18"/>
              </w:rPr>
              <w:t>up</w:t>
            </w:r>
          </w:p>
        </w:tc>
        <w:tc>
          <w:tcPr>
            <w:tcW w:w="989" w:type="dxa"/>
            <w:vMerge w:val="restart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 xml:space="preserve">Maximal </w:t>
            </w:r>
          </w:p>
          <w:p w:rsidR="00267C38" w:rsidRPr="008C10B2" w:rsidRDefault="00573D79" w:rsidP="00573D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follow-</w:t>
            </w:r>
            <w:r w:rsidR="00267C38" w:rsidRPr="008C10B2">
              <w:rPr>
                <w:rFonts w:ascii="Times New Roman" w:hAnsi="Times New Roman" w:cs="Times New Roman"/>
                <w:sz w:val="18"/>
                <w:szCs w:val="18"/>
              </w:rPr>
              <w:t>up</w:t>
            </w:r>
          </w:p>
        </w:tc>
        <w:tc>
          <w:tcPr>
            <w:tcW w:w="3166" w:type="dxa"/>
            <w:gridSpan w:val="6"/>
            <w:vAlign w:val="center"/>
          </w:tcPr>
          <w:p w:rsidR="00267C38" w:rsidRPr="008C10B2" w:rsidRDefault="00267C38" w:rsidP="009009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Percentage of survival at each time point</w:t>
            </w:r>
            <w:r w:rsidR="00D001A9" w:rsidRPr="008C10B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(%, month)</w:t>
            </w:r>
          </w:p>
        </w:tc>
      </w:tr>
      <w:tr w:rsidR="00267C38" w:rsidRPr="008C10B2" w:rsidTr="00917038">
        <w:tc>
          <w:tcPr>
            <w:tcW w:w="993" w:type="dxa"/>
            <w:vMerge/>
            <w:vAlign w:val="center"/>
          </w:tcPr>
          <w:p w:rsidR="00267C38" w:rsidRPr="008C10B2" w:rsidRDefault="00267C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  <w:vMerge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vMerge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vMerge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vMerge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2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29" w:type="dxa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</w:tr>
      <w:tr w:rsidR="00917038" w:rsidRPr="008C10B2" w:rsidTr="00917038">
        <w:tc>
          <w:tcPr>
            <w:tcW w:w="993" w:type="dxa"/>
            <w:vMerge w:val="restart"/>
            <w:vAlign w:val="center"/>
          </w:tcPr>
          <w:p w:rsidR="00917038" w:rsidRPr="008C10B2" w:rsidRDefault="009170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Asian</w:t>
            </w:r>
          </w:p>
        </w:tc>
        <w:tc>
          <w:tcPr>
            <w:tcW w:w="1842" w:type="dxa"/>
            <w:vAlign w:val="center"/>
          </w:tcPr>
          <w:p w:rsidR="00917038" w:rsidRPr="00917038" w:rsidRDefault="00917038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Tan,H.S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[20]</w:t>
            </w:r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</w:tr>
      <w:tr w:rsidR="00917038" w:rsidRPr="008C10B2" w:rsidTr="00917038">
        <w:tc>
          <w:tcPr>
            <w:tcW w:w="993" w:type="dxa"/>
            <w:vMerge/>
            <w:vAlign w:val="center"/>
          </w:tcPr>
          <w:p w:rsidR="00917038" w:rsidRPr="008C10B2" w:rsidRDefault="009170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917038" w:rsidRPr="00917038" w:rsidRDefault="00917038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Ohzeki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[21]</w:t>
            </w:r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55.9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917038" w:rsidRPr="008C10B2" w:rsidTr="00917038">
        <w:tc>
          <w:tcPr>
            <w:tcW w:w="993" w:type="dxa"/>
            <w:vMerge/>
            <w:vAlign w:val="center"/>
          </w:tcPr>
          <w:p w:rsidR="00917038" w:rsidRPr="008C10B2" w:rsidRDefault="009170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917038" w:rsidRPr="00917038" w:rsidRDefault="00917038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Miyake,H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[22]</w:t>
            </w:r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</w:tr>
      <w:tr w:rsidR="00917038" w:rsidRPr="008C10B2" w:rsidTr="00917038">
        <w:tc>
          <w:tcPr>
            <w:tcW w:w="993" w:type="dxa"/>
            <w:vMerge/>
            <w:vAlign w:val="center"/>
          </w:tcPr>
          <w:p w:rsidR="00917038" w:rsidRPr="008C10B2" w:rsidRDefault="009170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917038" w:rsidRPr="00917038" w:rsidRDefault="00917038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He. Z/2014</w:t>
            </w:r>
            <w:r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[23]</w:t>
            </w:r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</w:tr>
      <w:tr w:rsidR="00917038" w:rsidRPr="008C10B2" w:rsidTr="00917038">
        <w:tc>
          <w:tcPr>
            <w:tcW w:w="993" w:type="dxa"/>
            <w:vMerge/>
            <w:vAlign w:val="center"/>
          </w:tcPr>
          <w:p w:rsidR="00917038" w:rsidRPr="008C10B2" w:rsidRDefault="009170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917038" w:rsidRPr="00917038" w:rsidRDefault="00917038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Tomita,Y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[39]</w:t>
            </w:r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</w:tr>
      <w:tr w:rsidR="00917038" w:rsidRPr="008C10B2" w:rsidTr="00917038">
        <w:tc>
          <w:tcPr>
            <w:tcW w:w="993" w:type="dxa"/>
            <w:vMerge/>
            <w:vAlign w:val="center"/>
          </w:tcPr>
          <w:p w:rsidR="00917038" w:rsidRPr="008C10B2" w:rsidRDefault="009170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917038" w:rsidRPr="009D31FA" w:rsidRDefault="00917038" w:rsidP="00BD197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Tomita,Y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[39]</w:t>
            </w:r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917038" w:rsidRPr="008C10B2" w:rsidTr="00917038">
        <w:tc>
          <w:tcPr>
            <w:tcW w:w="993" w:type="dxa"/>
            <w:vMerge/>
            <w:vAlign w:val="center"/>
          </w:tcPr>
          <w:p w:rsidR="00917038" w:rsidRPr="008C10B2" w:rsidRDefault="009170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917038" w:rsidRPr="009D31FA" w:rsidRDefault="00917038" w:rsidP="00BD197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Hwang,E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[27]</w:t>
            </w:r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5.7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33.1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</w:tr>
      <w:tr w:rsidR="00917038" w:rsidRPr="008C10B2" w:rsidTr="00917038">
        <w:tc>
          <w:tcPr>
            <w:tcW w:w="993" w:type="dxa"/>
            <w:vMerge/>
            <w:vAlign w:val="center"/>
          </w:tcPr>
          <w:p w:rsidR="00917038" w:rsidRPr="008C10B2" w:rsidRDefault="009170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917038" w:rsidRPr="00B327EC" w:rsidRDefault="00917038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Yoo,C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[29]</w:t>
            </w:r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26.8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13.5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40.1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</w:tr>
      <w:tr w:rsidR="00917038" w:rsidRPr="008C10B2" w:rsidTr="00917038">
        <w:tc>
          <w:tcPr>
            <w:tcW w:w="993" w:type="dxa"/>
            <w:vMerge/>
            <w:vAlign w:val="center"/>
          </w:tcPr>
          <w:p w:rsidR="00917038" w:rsidRPr="008C10B2" w:rsidRDefault="00917038" w:rsidP="00267C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917038" w:rsidRPr="00B327EC" w:rsidRDefault="00917038" w:rsidP="00BD1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Hong,M.H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[30]</w:t>
            </w:r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40.1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</w:tr>
      <w:tr w:rsidR="00917038" w:rsidRPr="008C10B2" w:rsidTr="00917038">
        <w:tc>
          <w:tcPr>
            <w:tcW w:w="993" w:type="dxa"/>
            <w:vMerge/>
            <w:vAlign w:val="center"/>
          </w:tcPr>
          <w:p w:rsidR="00917038" w:rsidRPr="008C10B2" w:rsidRDefault="00917038" w:rsidP="00267C3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917038" w:rsidRPr="009D31FA" w:rsidRDefault="00917038" w:rsidP="00BD197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Lee,S.H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[9]</w:t>
            </w:r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</w:tr>
      <w:tr w:rsidR="00267C38" w:rsidRPr="008C10B2" w:rsidTr="00917038">
        <w:tc>
          <w:tcPr>
            <w:tcW w:w="993" w:type="dxa"/>
            <w:vMerge w:val="restart"/>
            <w:vAlign w:val="center"/>
          </w:tcPr>
          <w:p w:rsidR="00267C38" w:rsidRPr="008C10B2" w:rsidRDefault="00267C38" w:rsidP="00267C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Caucasian</w:t>
            </w:r>
          </w:p>
        </w:tc>
        <w:tc>
          <w:tcPr>
            <w:tcW w:w="1842" w:type="dxa"/>
            <w:vAlign w:val="center"/>
          </w:tcPr>
          <w:p w:rsidR="00267C38" w:rsidRPr="00573D79" w:rsidRDefault="009170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Yildiz,I</w:t>
            </w:r>
            <w:proofErr w:type="spellEnd"/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./2011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[32]</w:t>
            </w:r>
          </w:p>
        </w:tc>
        <w:tc>
          <w:tcPr>
            <w:tcW w:w="735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98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8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8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29" w:type="dxa"/>
            <w:vAlign w:val="center"/>
          </w:tcPr>
          <w:p w:rsidR="00267C38" w:rsidRPr="008C10B2" w:rsidRDefault="00267C38" w:rsidP="005A7E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29" w:type="dxa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267C38" w:rsidRPr="008C10B2" w:rsidTr="00917038">
        <w:tc>
          <w:tcPr>
            <w:tcW w:w="993" w:type="dxa"/>
            <w:vMerge/>
          </w:tcPr>
          <w:p w:rsidR="00267C38" w:rsidRPr="008C10B2" w:rsidRDefault="00267C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267C38" w:rsidRPr="00573D79" w:rsidRDefault="009170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Escudier,B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[42]</w:t>
            </w:r>
          </w:p>
        </w:tc>
        <w:tc>
          <w:tcPr>
            <w:tcW w:w="735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98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5.8</w:t>
            </w:r>
          </w:p>
        </w:tc>
        <w:tc>
          <w:tcPr>
            <w:tcW w:w="98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98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27.9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2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29" w:type="dxa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</w:tr>
      <w:tr w:rsidR="00267C38" w:rsidRPr="008C10B2" w:rsidTr="00917038">
        <w:tc>
          <w:tcPr>
            <w:tcW w:w="993" w:type="dxa"/>
            <w:vMerge/>
          </w:tcPr>
          <w:p w:rsidR="00267C38" w:rsidRPr="008C10B2" w:rsidRDefault="00267C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267C38" w:rsidRPr="00573D79" w:rsidRDefault="009170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[43]</w:t>
            </w:r>
          </w:p>
        </w:tc>
        <w:tc>
          <w:tcPr>
            <w:tcW w:w="735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987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2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29" w:type="dxa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</w:tr>
      <w:tr w:rsidR="00267C38" w:rsidRPr="008C10B2" w:rsidTr="00917038">
        <w:tc>
          <w:tcPr>
            <w:tcW w:w="993" w:type="dxa"/>
            <w:vMerge/>
          </w:tcPr>
          <w:p w:rsidR="00267C38" w:rsidRPr="008C10B2" w:rsidRDefault="00267C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267C38" w:rsidRPr="00573D79" w:rsidRDefault="009170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[16]</w:t>
            </w:r>
          </w:p>
        </w:tc>
        <w:tc>
          <w:tcPr>
            <w:tcW w:w="735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375</w:t>
            </w:r>
          </w:p>
        </w:tc>
        <w:tc>
          <w:tcPr>
            <w:tcW w:w="987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2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29" w:type="dxa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</w:tr>
      <w:tr w:rsidR="00917038" w:rsidRPr="008C10B2" w:rsidTr="00917038">
        <w:tc>
          <w:tcPr>
            <w:tcW w:w="993" w:type="dxa"/>
            <w:vMerge/>
          </w:tcPr>
          <w:p w:rsidR="00917038" w:rsidRPr="008C10B2" w:rsidRDefault="009170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917038" w:rsidRPr="008C10B2" w:rsidRDefault="00917038" w:rsidP="00BD1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./2006</w:t>
            </w:r>
            <w:r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[15]</w:t>
            </w:r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</w:tr>
      <w:tr w:rsidR="00917038" w:rsidRPr="008C10B2" w:rsidTr="00917038">
        <w:tc>
          <w:tcPr>
            <w:tcW w:w="993" w:type="dxa"/>
            <w:vMerge/>
          </w:tcPr>
          <w:p w:rsidR="00917038" w:rsidRPr="008C10B2" w:rsidRDefault="009170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917038" w:rsidRPr="008C10B2" w:rsidRDefault="00917038" w:rsidP="00BD1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./2012</w:t>
            </w:r>
            <w:r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[14]</w:t>
            </w:r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917038" w:rsidRPr="008C10B2" w:rsidTr="00917038">
        <w:tc>
          <w:tcPr>
            <w:tcW w:w="993" w:type="dxa"/>
            <w:vMerge/>
          </w:tcPr>
          <w:p w:rsidR="00917038" w:rsidRPr="008C10B2" w:rsidRDefault="00917038" w:rsidP="00E04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917038" w:rsidRPr="008C10B2" w:rsidRDefault="00917038" w:rsidP="00BD1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./2012</w:t>
            </w:r>
            <w:r w:rsidRPr="0091703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[14]</w:t>
            </w:r>
            <w:bookmarkStart w:id="0" w:name="_GoBack"/>
            <w:bookmarkEnd w:id="0"/>
          </w:p>
        </w:tc>
        <w:tc>
          <w:tcPr>
            <w:tcW w:w="735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98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917038" w:rsidRPr="008C10B2" w:rsidRDefault="00917038" w:rsidP="008700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27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29" w:type="dxa"/>
            <w:vAlign w:val="center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529" w:type="dxa"/>
          </w:tcPr>
          <w:p w:rsidR="00917038" w:rsidRPr="008C10B2" w:rsidRDefault="009170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</w:tr>
      <w:tr w:rsidR="00267C38" w:rsidRPr="008C10B2" w:rsidTr="00917038">
        <w:tc>
          <w:tcPr>
            <w:tcW w:w="993" w:type="dxa"/>
            <w:vMerge/>
          </w:tcPr>
          <w:p w:rsidR="00267C38" w:rsidRPr="008C10B2" w:rsidRDefault="00267C38" w:rsidP="00E04C0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267C38" w:rsidRPr="00573D79" w:rsidRDefault="00917038" w:rsidP="00E04C0E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Lee,S.H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[9]</w:t>
            </w:r>
          </w:p>
        </w:tc>
        <w:tc>
          <w:tcPr>
            <w:tcW w:w="735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4024</w:t>
            </w:r>
          </w:p>
        </w:tc>
        <w:tc>
          <w:tcPr>
            <w:tcW w:w="987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989" w:type="dxa"/>
            <w:vAlign w:val="center"/>
          </w:tcPr>
          <w:p w:rsidR="00267C38" w:rsidRPr="008C10B2" w:rsidRDefault="00573D79" w:rsidP="008700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527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29" w:type="dxa"/>
            <w:vAlign w:val="center"/>
          </w:tcPr>
          <w:p w:rsidR="00267C38" w:rsidRPr="008C10B2" w:rsidRDefault="00267C38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0B2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29" w:type="dxa"/>
          </w:tcPr>
          <w:p w:rsidR="00267C38" w:rsidRPr="008C10B2" w:rsidRDefault="00573D79" w:rsidP="00C523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</w:tr>
    </w:tbl>
    <w:p w:rsidR="004A401C" w:rsidRPr="008C10B2" w:rsidRDefault="00573D79" w:rsidP="00573D79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NA: not available</w:t>
      </w:r>
    </w:p>
    <w:sectPr w:rsidR="004A401C" w:rsidRPr="008C10B2" w:rsidSect="00BB6E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73D9B"/>
    <w:multiLevelType w:val="hybridMultilevel"/>
    <w:tmpl w:val="D05E49E4"/>
    <w:lvl w:ilvl="0" w:tplc="578872E8">
      <w:start w:val="1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25"/>
    <w:rsid w:val="00004359"/>
    <w:rsid w:val="0002778A"/>
    <w:rsid w:val="00036126"/>
    <w:rsid w:val="000E10A8"/>
    <w:rsid w:val="000F0058"/>
    <w:rsid w:val="000F5180"/>
    <w:rsid w:val="00136F80"/>
    <w:rsid w:val="001B4057"/>
    <w:rsid w:val="001B7789"/>
    <w:rsid w:val="00210F25"/>
    <w:rsid w:val="00212030"/>
    <w:rsid w:val="00232378"/>
    <w:rsid w:val="0023657F"/>
    <w:rsid w:val="00267C38"/>
    <w:rsid w:val="00281185"/>
    <w:rsid w:val="002A0DF1"/>
    <w:rsid w:val="00313C8F"/>
    <w:rsid w:val="003201C9"/>
    <w:rsid w:val="003504E8"/>
    <w:rsid w:val="00460209"/>
    <w:rsid w:val="00464664"/>
    <w:rsid w:val="00494B8A"/>
    <w:rsid w:val="004A401C"/>
    <w:rsid w:val="004E1C72"/>
    <w:rsid w:val="004F3DEE"/>
    <w:rsid w:val="004F59F0"/>
    <w:rsid w:val="00505A72"/>
    <w:rsid w:val="00507031"/>
    <w:rsid w:val="00573D79"/>
    <w:rsid w:val="00582888"/>
    <w:rsid w:val="005A7EDB"/>
    <w:rsid w:val="005C0638"/>
    <w:rsid w:val="005F0792"/>
    <w:rsid w:val="005F2737"/>
    <w:rsid w:val="006C74DF"/>
    <w:rsid w:val="006D2DE1"/>
    <w:rsid w:val="006D39E4"/>
    <w:rsid w:val="007357EF"/>
    <w:rsid w:val="007E2409"/>
    <w:rsid w:val="007F444C"/>
    <w:rsid w:val="008220E0"/>
    <w:rsid w:val="008254D7"/>
    <w:rsid w:val="00826672"/>
    <w:rsid w:val="008700B2"/>
    <w:rsid w:val="008A479F"/>
    <w:rsid w:val="008C10B2"/>
    <w:rsid w:val="008F1548"/>
    <w:rsid w:val="008F5178"/>
    <w:rsid w:val="009009CA"/>
    <w:rsid w:val="009025A2"/>
    <w:rsid w:val="00917038"/>
    <w:rsid w:val="009561B9"/>
    <w:rsid w:val="00963CE9"/>
    <w:rsid w:val="00965118"/>
    <w:rsid w:val="009658E8"/>
    <w:rsid w:val="009A0136"/>
    <w:rsid w:val="009A477C"/>
    <w:rsid w:val="009D1896"/>
    <w:rsid w:val="009D31FA"/>
    <w:rsid w:val="00A2050A"/>
    <w:rsid w:val="00A5376E"/>
    <w:rsid w:val="00A56648"/>
    <w:rsid w:val="00A57419"/>
    <w:rsid w:val="00A90E74"/>
    <w:rsid w:val="00AA0FDC"/>
    <w:rsid w:val="00AC015D"/>
    <w:rsid w:val="00B57EC0"/>
    <w:rsid w:val="00BB6E27"/>
    <w:rsid w:val="00BD4A10"/>
    <w:rsid w:val="00BE4B27"/>
    <w:rsid w:val="00C416C9"/>
    <w:rsid w:val="00C52393"/>
    <w:rsid w:val="00C67C67"/>
    <w:rsid w:val="00C81D76"/>
    <w:rsid w:val="00CF1BEC"/>
    <w:rsid w:val="00D001A9"/>
    <w:rsid w:val="00DF575E"/>
    <w:rsid w:val="00DF6286"/>
    <w:rsid w:val="00E02883"/>
    <w:rsid w:val="00E04C0E"/>
    <w:rsid w:val="00E0650C"/>
    <w:rsid w:val="00E13F07"/>
    <w:rsid w:val="00E95481"/>
    <w:rsid w:val="00EC69E5"/>
    <w:rsid w:val="00ED3475"/>
    <w:rsid w:val="00EE5B64"/>
    <w:rsid w:val="00F01550"/>
    <w:rsid w:val="00F0623A"/>
    <w:rsid w:val="00F6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F25"/>
  </w:style>
  <w:style w:type="paragraph" w:styleId="Heading1">
    <w:name w:val="heading 1"/>
    <w:basedOn w:val="Normal"/>
    <w:next w:val="Normal"/>
    <w:link w:val="Heading1Char"/>
    <w:uiPriority w:val="9"/>
    <w:qFormat/>
    <w:rsid w:val="007357E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7E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7E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E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7E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7E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7E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7E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7E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7E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7E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7E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E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7E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7E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7E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7E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7E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357E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357E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7E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57E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7357EF"/>
    <w:rPr>
      <w:b/>
      <w:bCs/>
    </w:rPr>
  </w:style>
  <w:style w:type="character" w:styleId="Emphasis">
    <w:name w:val="Emphasis"/>
    <w:uiPriority w:val="20"/>
    <w:qFormat/>
    <w:rsid w:val="007357E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7357E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57E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57E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357E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7E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7EF"/>
    <w:rPr>
      <w:b/>
      <w:bCs/>
      <w:i/>
      <w:iCs/>
    </w:rPr>
  </w:style>
  <w:style w:type="character" w:styleId="SubtleEmphasis">
    <w:name w:val="Subtle Emphasis"/>
    <w:uiPriority w:val="19"/>
    <w:qFormat/>
    <w:rsid w:val="007357EF"/>
    <w:rPr>
      <w:i/>
      <w:iCs/>
    </w:rPr>
  </w:style>
  <w:style w:type="character" w:styleId="IntenseEmphasis">
    <w:name w:val="Intense Emphasis"/>
    <w:uiPriority w:val="21"/>
    <w:qFormat/>
    <w:rsid w:val="007357EF"/>
    <w:rPr>
      <w:b/>
      <w:bCs/>
    </w:rPr>
  </w:style>
  <w:style w:type="character" w:styleId="SubtleReference">
    <w:name w:val="Subtle Reference"/>
    <w:uiPriority w:val="31"/>
    <w:qFormat/>
    <w:rsid w:val="007357EF"/>
    <w:rPr>
      <w:smallCaps/>
    </w:rPr>
  </w:style>
  <w:style w:type="character" w:styleId="IntenseReference">
    <w:name w:val="Intense Reference"/>
    <w:uiPriority w:val="32"/>
    <w:qFormat/>
    <w:rsid w:val="007357EF"/>
    <w:rPr>
      <w:smallCaps/>
      <w:spacing w:val="5"/>
      <w:u w:val="single"/>
    </w:rPr>
  </w:style>
  <w:style w:type="character" w:styleId="BookTitle">
    <w:name w:val="Book Title"/>
    <w:uiPriority w:val="33"/>
    <w:qFormat/>
    <w:rsid w:val="007357E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57EF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21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F25"/>
  </w:style>
  <w:style w:type="paragraph" w:styleId="Heading1">
    <w:name w:val="heading 1"/>
    <w:basedOn w:val="Normal"/>
    <w:next w:val="Normal"/>
    <w:link w:val="Heading1Char"/>
    <w:uiPriority w:val="9"/>
    <w:qFormat/>
    <w:rsid w:val="007357E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7E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7E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E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7E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7E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7E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7E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7E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7E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7E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7E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E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7E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7E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7E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7E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7E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357E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357E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7E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57E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7357EF"/>
    <w:rPr>
      <w:b/>
      <w:bCs/>
    </w:rPr>
  </w:style>
  <w:style w:type="character" w:styleId="Emphasis">
    <w:name w:val="Emphasis"/>
    <w:uiPriority w:val="20"/>
    <w:qFormat/>
    <w:rsid w:val="007357E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7357E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57E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57E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357E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7E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7EF"/>
    <w:rPr>
      <w:b/>
      <w:bCs/>
      <w:i/>
      <w:iCs/>
    </w:rPr>
  </w:style>
  <w:style w:type="character" w:styleId="SubtleEmphasis">
    <w:name w:val="Subtle Emphasis"/>
    <w:uiPriority w:val="19"/>
    <w:qFormat/>
    <w:rsid w:val="007357EF"/>
    <w:rPr>
      <w:i/>
      <w:iCs/>
    </w:rPr>
  </w:style>
  <w:style w:type="character" w:styleId="IntenseEmphasis">
    <w:name w:val="Intense Emphasis"/>
    <w:uiPriority w:val="21"/>
    <w:qFormat/>
    <w:rsid w:val="007357EF"/>
    <w:rPr>
      <w:b/>
      <w:bCs/>
    </w:rPr>
  </w:style>
  <w:style w:type="character" w:styleId="SubtleReference">
    <w:name w:val="Subtle Reference"/>
    <w:uiPriority w:val="31"/>
    <w:qFormat/>
    <w:rsid w:val="007357EF"/>
    <w:rPr>
      <w:smallCaps/>
    </w:rPr>
  </w:style>
  <w:style w:type="character" w:styleId="IntenseReference">
    <w:name w:val="Intense Reference"/>
    <w:uiPriority w:val="32"/>
    <w:qFormat/>
    <w:rsid w:val="007357EF"/>
    <w:rPr>
      <w:smallCaps/>
      <w:spacing w:val="5"/>
      <w:u w:val="single"/>
    </w:rPr>
  </w:style>
  <w:style w:type="character" w:styleId="BookTitle">
    <w:name w:val="Book Title"/>
    <w:uiPriority w:val="33"/>
    <w:qFormat/>
    <w:rsid w:val="007357E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57EF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21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E69F3B</Template>
  <TotalTime>2506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LUMC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 X. (KFT)</dc:creator>
  <cp:lastModifiedBy>Liu, X. (KFT)</cp:lastModifiedBy>
  <cp:revision>64</cp:revision>
  <dcterms:created xsi:type="dcterms:W3CDTF">2015-12-15T12:32:00Z</dcterms:created>
  <dcterms:modified xsi:type="dcterms:W3CDTF">2016-11-18T12:44:00Z</dcterms:modified>
</cp:coreProperties>
</file>